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Christchurch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Christchurch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Christchurch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Christchurch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Christchurch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Christchurch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Christchurch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Christchurch is estimated to be </w:t>
      </w:r>
      <w:r w:rsidRPr="00773DF7">
        <w:rPr>
          <w:rFonts w:ascii="Libre Franklin Light" w:eastAsia="Times New Roman" w:hAnsi="Libre Franklin Light" w:cs="Calibri Light"/>
          <w:b/>
          <w:bCs/>
          <w:color w:val="C45911" w:themeColor="accent2" w:themeShade="BF"/>
        </w:rPr>
        <w:t xml:space="preserve">£1,008,658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Christchurch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Christchurch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Christchurch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Christchurch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ristchur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Christchurch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ristchur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Christchurch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Christchurch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ristchur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Christchurch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Christchurch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Christchurch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Christchurch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Christchurch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Christchurch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£1,008,658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Christchurch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£339,769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£24,340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£608,724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£1,008,658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Christchurch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Christchurch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Christchurch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Christchurch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Christchurch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Christchurch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Christchurch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Christchurch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Christchurch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Christchurch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Christchurch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Christchurch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540AA01-E330-4B24-8E5B-51088CC1538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